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4A11D" w14:textId="77777777" w:rsidR="00686151" w:rsidRDefault="00686151" w:rsidP="006861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BAYLDON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4758BC8" w14:textId="77777777" w:rsidR="00686151" w:rsidRDefault="00686151" w:rsidP="006861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C8064FA" w14:textId="77777777" w:rsidR="00686151" w:rsidRDefault="00686151" w:rsidP="006861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EA530" w14:textId="77777777" w:rsidR="00686151" w:rsidRDefault="00686151" w:rsidP="006861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3D829" w14:textId="77777777" w:rsidR="00686151" w:rsidRDefault="00686151" w:rsidP="00686151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D887FCD" w14:textId="77777777" w:rsidR="00686151" w:rsidRDefault="00686151" w:rsidP="0068615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89BAC52" w14:textId="77777777" w:rsidR="00686151" w:rsidRDefault="00686151" w:rsidP="0068615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72E9F41" w14:textId="77777777" w:rsidR="00686151" w:rsidRDefault="00686151" w:rsidP="006861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A055CE" w14:textId="77777777" w:rsidR="00686151" w:rsidRDefault="00686151" w:rsidP="006861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08ADD5" w14:textId="77777777" w:rsidR="00686151" w:rsidRDefault="00686151" w:rsidP="006861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3636D8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9CFEA" w14:textId="77777777" w:rsidR="00686151" w:rsidRDefault="00686151" w:rsidP="009139A6">
      <w:r>
        <w:separator/>
      </w:r>
    </w:p>
  </w:endnote>
  <w:endnote w:type="continuationSeparator" w:id="0">
    <w:p w14:paraId="75F4C577" w14:textId="77777777" w:rsidR="00686151" w:rsidRDefault="006861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27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A2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04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E323" w14:textId="77777777" w:rsidR="00686151" w:rsidRDefault="00686151" w:rsidP="009139A6">
      <w:r>
        <w:separator/>
      </w:r>
    </w:p>
  </w:footnote>
  <w:footnote w:type="continuationSeparator" w:id="0">
    <w:p w14:paraId="32129B73" w14:textId="77777777" w:rsidR="00686151" w:rsidRDefault="006861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DB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78E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096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151"/>
    <w:rsid w:val="000666E0"/>
    <w:rsid w:val="002510B7"/>
    <w:rsid w:val="005C130B"/>
    <w:rsid w:val="0068615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B815"/>
  <w15:chartTrackingRefBased/>
  <w15:docId w15:val="{6A529C9D-737B-403C-9D30-10C09A38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2022-04-22T19:34:00Z</dcterms:created>
  <dcterms:modified xsi:type="dcterms:W3CDTF">2022-04-22T19:34:00Z</dcterms:modified>
</cp:coreProperties>
</file>